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83A4E" w14:textId="77777777" w:rsidR="00FA6382" w:rsidRDefault="00FA6382" w:rsidP="00FA6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RUSSELL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1191A0F9" w14:textId="77777777" w:rsidR="00FA6382" w:rsidRDefault="00FA6382" w:rsidP="00FA6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Evedon</w:t>
      </w:r>
      <w:proofErr w:type="spellEnd"/>
      <w:r>
        <w:rPr>
          <w:rFonts w:ascii="Times New Roman" w:hAnsi="Times New Roman" w:cs="Times New Roman"/>
          <w:sz w:val="24"/>
          <w:szCs w:val="24"/>
        </w:rPr>
        <w:t>. Acolyte.</w:t>
      </w:r>
    </w:p>
    <w:p w14:paraId="1AD933BF" w14:textId="77777777" w:rsidR="00FA6382" w:rsidRDefault="00FA6382" w:rsidP="00FA6382">
      <w:pPr>
        <w:rPr>
          <w:rFonts w:ascii="Times New Roman" w:hAnsi="Times New Roman" w:cs="Times New Roman"/>
          <w:sz w:val="24"/>
          <w:szCs w:val="24"/>
        </w:rPr>
      </w:pPr>
    </w:p>
    <w:p w14:paraId="19A2DE36" w14:textId="77777777" w:rsidR="00FA6382" w:rsidRDefault="00FA6382" w:rsidP="00FA6382">
      <w:pPr>
        <w:rPr>
          <w:rFonts w:ascii="Times New Roman" w:hAnsi="Times New Roman" w:cs="Times New Roman"/>
          <w:sz w:val="24"/>
          <w:szCs w:val="24"/>
        </w:rPr>
      </w:pPr>
    </w:p>
    <w:p w14:paraId="18337D75" w14:textId="77777777" w:rsidR="00FA6382" w:rsidRDefault="00FA6382" w:rsidP="00FA6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Aug.1405</w:t>
      </w:r>
      <w:r>
        <w:rPr>
          <w:rFonts w:ascii="Times New Roman" w:hAnsi="Times New Roman" w:cs="Times New Roman"/>
          <w:sz w:val="24"/>
          <w:szCs w:val="24"/>
        </w:rPr>
        <w:tab/>
        <w:t>He was licensed for two years’ non-residence for study.</w:t>
      </w:r>
    </w:p>
    <w:p w14:paraId="0A60C20E" w14:textId="77777777" w:rsidR="00FA6382" w:rsidRDefault="00FA6382" w:rsidP="00FA6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3D0150AD" w14:textId="77777777" w:rsidR="00FA6382" w:rsidRDefault="00FA6382" w:rsidP="00FA6382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Archer, pub. Lincoln Record Society 1962 vol.1 p.43)</w:t>
      </w:r>
    </w:p>
    <w:p w14:paraId="7680E286" w14:textId="77777777" w:rsidR="00FA6382" w:rsidRDefault="00FA6382" w:rsidP="00FA6382">
      <w:pPr>
        <w:rPr>
          <w:rFonts w:ascii="Times New Roman" w:hAnsi="Times New Roman" w:cs="Times New Roman"/>
          <w:sz w:val="24"/>
          <w:szCs w:val="24"/>
        </w:rPr>
      </w:pPr>
    </w:p>
    <w:p w14:paraId="497F1B2D" w14:textId="77777777" w:rsidR="00FA6382" w:rsidRDefault="00FA6382" w:rsidP="00FA6382">
      <w:pPr>
        <w:rPr>
          <w:rFonts w:ascii="Times New Roman" w:hAnsi="Times New Roman" w:cs="Times New Roman"/>
          <w:sz w:val="24"/>
          <w:szCs w:val="24"/>
        </w:rPr>
      </w:pPr>
    </w:p>
    <w:p w14:paraId="2C4267CA" w14:textId="77777777" w:rsidR="00FA6382" w:rsidRDefault="00FA6382" w:rsidP="00FA6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2023</w:t>
      </w:r>
    </w:p>
    <w:p w14:paraId="183B023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05FA0" w14:textId="77777777" w:rsidR="00FA6382" w:rsidRDefault="00FA6382" w:rsidP="009139A6">
      <w:r>
        <w:separator/>
      </w:r>
    </w:p>
  </w:endnote>
  <w:endnote w:type="continuationSeparator" w:id="0">
    <w:p w14:paraId="37474636" w14:textId="77777777" w:rsidR="00FA6382" w:rsidRDefault="00FA63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16E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F55A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FD3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F08EA" w14:textId="77777777" w:rsidR="00FA6382" w:rsidRDefault="00FA6382" w:rsidP="009139A6">
      <w:r>
        <w:separator/>
      </w:r>
    </w:p>
  </w:footnote>
  <w:footnote w:type="continuationSeparator" w:id="0">
    <w:p w14:paraId="5F40A072" w14:textId="77777777" w:rsidR="00FA6382" w:rsidRDefault="00FA63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B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784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807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38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A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910A6"/>
  <w15:chartTrackingRefBased/>
  <w15:docId w15:val="{7885ADE7-6706-45D8-A98F-A2D80C414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382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2024-01-21T18:57:00Z</dcterms:created>
  <dcterms:modified xsi:type="dcterms:W3CDTF">2024-01-21T18:57:00Z</dcterms:modified>
</cp:coreProperties>
</file>